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7C6" w:rsidRDefault="003D77C6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LAKE</w:t>
      </w:r>
      <w:r>
        <w:rPr>
          <w:rFonts w:ascii="Times New Roman" w:hAnsi="Times New Roman" w:cs="Times New Roman"/>
          <w:sz w:val="24"/>
          <w:szCs w:val="24"/>
        </w:rPr>
        <w:t xml:space="preserve">      (fl.1461</w:t>
      </w:r>
      <w:r w:rsidR="00234591">
        <w:rPr>
          <w:rFonts w:ascii="Times New Roman" w:hAnsi="Times New Roman" w:cs="Times New Roman"/>
          <w:sz w:val="24"/>
          <w:szCs w:val="24"/>
        </w:rPr>
        <w:t>-9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</w:t>
      </w:r>
    </w:p>
    <w:p w:rsidR="003D77C6" w:rsidRDefault="003D77C6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Tiler.</w:t>
      </w:r>
    </w:p>
    <w:p w:rsidR="003D77C6" w:rsidRDefault="003D77C6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D77C6" w:rsidRDefault="003D77C6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D77C6" w:rsidRDefault="003D77C6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Apprentice of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Dollinge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(“Exeter Freemen” p.54)</w:t>
      </w:r>
    </w:p>
    <w:p w:rsidR="003D77C6" w:rsidRDefault="003D77C6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D77C6" w:rsidRDefault="003D77C6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D77C6" w:rsidRDefault="003D77C6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Dec.1461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234591" w:rsidRPr="00234591" w:rsidRDefault="00234591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34591">
        <w:rPr>
          <w:rFonts w:ascii="Times New Roman" w:hAnsi="Times New Roman" w:cs="Times New Roman"/>
          <w:sz w:val="24"/>
          <w:szCs w:val="24"/>
        </w:rPr>
        <w:t>25 Sep.1469</w:t>
      </w:r>
      <w:r w:rsidRPr="00234591">
        <w:rPr>
          <w:rFonts w:ascii="Times New Roman" w:hAnsi="Times New Roman" w:cs="Times New Roman"/>
          <w:sz w:val="24"/>
          <w:szCs w:val="24"/>
        </w:rPr>
        <w:tab/>
        <w:t>His apprentice, John Piers(q.v.), became a Freeman.  (“Exeter Freemen” p.56)</w:t>
      </w:r>
    </w:p>
    <w:p w:rsidR="003D77C6" w:rsidRDefault="003D77C6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D77C6" w:rsidRDefault="003D77C6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D77C6" w:rsidRDefault="003D77C6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234591" w:rsidRDefault="00234591" w:rsidP="003D77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7C6" w:rsidRDefault="003D77C6" w:rsidP="00564E3C">
      <w:pPr>
        <w:spacing w:after="0" w:line="240" w:lineRule="auto"/>
      </w:pPr>
      <w:r>
        <w:separator/>
      </w:r>
    </w:p>
  </w:endnote>
  <w:endnote w:type="continuationSeparator" w:id="0">
    <w:p w:rsidR="003D77C6" w:rsidRDefault="003D77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34591">
      <w:rPr>
        <w:rFonts w:ascii="Times New Roman" w:hAnsi="Times New Roman" w:cs="Times New Roman"/>
        <w:noProof/>
        <w:sz w:val="24"/>
        <w:szCs w:val="24"/>
      </w:rPr>
      <w:t>13 September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7C6" w:rsidRDefault="003D77C6" w:rsidP="00564E3C">
      <w:pPr>
        <w:spacing w:after="0" w:line="240" w:lineRule="auto"/>
      </w:pPr>
      <w:r>
        <w:separator/>
      </w:r>
    </w:p>
  </w:footnote>
  <w:footnote w:type="continuationSeparator" w:id="0">
    <w:p w:rsidR="003D77C6" w:rsidRDefault="003D77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7C6"/>
    <w:rsid w:val="00234591"/>
    <w:rsid w:val="00372DC6"/>
    <w:rsid w:val="003D77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F553B"/>
  <w15:chartTrackingRefBased/>
  <w15:docId w15:val="{0BE461E7-35B5-485C-AF99-6D0C5A68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2016-02-25T21:39:00Z</dcterms:created>
  <dcterms:modified xsi:type="dcterms:W3CDTF">2016-09-13T07:20:00Z</dcterms:modified>
</cp:coreProperties>
</file>